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PHELYPAS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d.1417-8)</w:t>
      </w:r>
    </w:p>
    <w:p w:rsidR="00D57A11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More, Shropshire.</w:t>
      </w:r>
    </w:p>
    <w:p w:rsidR="00D57A11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A11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A11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Mar.1418</w:t>
      </w:r>
      <w:r>
        <w:rPr>
          <w:rFonts w:ascii="Times New Roman" w:hAnsi="Times New Roman" w:cs="Times New Roman"/>
          <w:sz w:val="24"/>
          <w:szCs w:val="24"/>
        </w:rPr>
        <w:tab/>
        <w:t>He was dead by this date.</w:t>
      </w:r>
    </w:p>
    <w:p w:rsidR="00D57A11" w:rsidRDefault="00D57A11" w:rsidP="00D57A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 1417-20, p.118)</w:t>
      </w:r>
    </w:p>
    <w:p w:rsidR="00D57A11" w:rsidRDefault="00D57A11" w:rsidP="00D57A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A11" w:rsidRDefault="00D57A11" w:rsidP="00D57A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A11" w:rsidRPr="006E647E" w:rsidRDefault="00D57A11" w:rsidP="00D57A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D57A11" w:rsidRPr="00D57A11" w:rsidRDefault="00D57A1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7A11" w:rsidRPr="00D57A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A11" w:rsidRDefault="00D57A11" w:rsidP="00564E3C">
      <w:pPr>
        <w:spacing w:after="0" w:line="240" w:lineRule="auto"/>
      </w:pPr>
      <w:r>
        <w:separator/>
      </w:r>
    </w:p>
  </w:endnote>
  <w:endnote w:type="continuationSeparator" w:id="0">
    <w:p w:rsidR="00D57A11" w:rsidRDefault="00D57A1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57A11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A11" w:rsidRDefault="00D57A11" w:rsidP="00564E3C">
      <w:pPr>
        <w:spacing w:after="0" w:line="240" w:lineRule="auto"/>
      </w:pPr>
      <w:r>
        <w:separator/>
      </w:r>
    </w:p>
  </w:footnote>
  <w:footnote w:type="continuationSeparator" w:id="0">
    <w:p w:rsidR="00D57A11" w:rsidRDefault="00D57A1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11"/>
    <w:rsid w:val="00372DC6"/>
    <w:rsid w:val="00564E3C"/>
    <w:rsid w:val="0064591D"/>
    <w:rsid w:val="00D57A1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67BB9"/>
  <w15:chartTrackingRefBased/>
  <w15:docId w15:val="{C0C6079A-FACB-43BA-A42A-E79C77E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2015-12-23T20:49:00Z</dcterms:created>
  <dcterms:modified xsi:type="dcterms:W3CDTF">2015-12-23T20:51:00Z</dcterms:modified>
</cp:coreProperties>
</file>